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7E9" w:rsidRDefault="006277E9" w:rsidP="00627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6277E9" w:rsidRDefault="006277E9" w:rsidP="006277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77E9" w:rsidRDefault="006277E9" w:rsidP="006277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77E9" w:rsidRDefault="006277E9" w:rsidP="00627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lands</w:t>
      </w:r>
    </w:p>
    <w:p w:rsidR="006277E9" w:rsidRDefault="006277E9" w:rsidP="00627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Keynes, senior(q.v.).</w:t>
      </w:r>
    </w:p>
    <w:p w:rsidR="006277E9" w:rsidRDefault="006277E9" w:rsidP="00627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21-327)</w:t>
      </w:r>
    </w:p>
    <w:p w:rsidR="006277E9" w:rsidRDefault="006277E9" w:rsidP="006277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77E9" w:rsidRDefault="006277E9" w:rsidP="006277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77E9" w:rsidRDefault="006277E9" w:rsidP="00627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2016</w:t>
      </w:r>
    </w:p>
    <w:p w:rsidR="006B2F86" w:rsidRPr="006277E9" w:rsidRDefault="006277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6277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7E9" w:rsidRDefault="006277E9" w:rsidP="00E71FC3">
      <w:pPr>
        <w:spacing w:after="0" w:line="240" w:lineRule="auto"/>
      </w:pPr>
      <w:r>
        <w:separator/>
      </w:r>
    </w:p>
  </w:endnote>
  <w:endnote w:type="continuationSeparator" w:id="0">
    <w:p w:rsidR="006277E9" w:rsidRDefault="006277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7E9" w:rsidRDefault="006277E9" w:rsidP="00E71FC3">
      <w:pPr>
        <w:spacing w:after="0" w:line="240" w:lineRule="auto"/>
      </w:pPr>
      <w:r>
        <w:separator/>
      </w:r>
    </w:p>
  </w:footnote>
  <w:footnote w:type="continuationSeparator" w:id="0">
    <w:p w:rsidR="006277E9" w:rsidRDefault="006277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E9"/>
    <w:rsid w:val="006277E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83D06"/>
  <w15:chartTrackingRefBased/>
  <w15:docId w15:val="{FFFD63F5-AC9D-4F06-9152-5290227C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44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2016-03-28T20:39:00Z</dcterms:created>
  <dcterms:modified xsi:type="dcterms:W3CDTF">2016-03-28T20:39:00Z</dcterms:modified>
</cp:coreProperties>
</file>